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การลงทะเบียนและยื่นคำขอรับเงินเบี้ยความพิการ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2703D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2703DE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2703D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877A9A" w:rsidP="00D239AD">
      <w:pPr>
        <w:spacing w:after="0" w:line="240" w:lineRule="auto"/>
        <w:rPr>
          <w:rFonts w:asciiTheme="minorBidi" w:hAnsiTheme="minorBidi"/>
          <w:color w:val="626669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626669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การลงทะเบียนและยื่นคำขอรับเงินเบี้ยความพิการ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2703D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2703DE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2703D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ขึ้นทะเบียน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กระทรวงมหาดไทยว่าด้วยหลักเกณฑ์การจ่ายเงินเบี้ยความพิการให้คนพิการขององค์กรปกครองส่วนท้องถิ่น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2553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23/07/2015 15:28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ที่ทำการองค์การบริหารส่วนตำบลลุงเขว้า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1 – 30 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พฤศจิกายนของทุกปี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8E2900" w:rsidRPr="000C2AAC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เบียบกระทรวงมหาดไทยว่าด้วยหลักเกณฑ์การจ่ายเงินเบี้ยความพิการให้คนพิการขององค์กรปกครองส่วนท้องถิ่น</w:t>
      </w:r>
      <w:r w:rsidR="00A52550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.2553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กำหนดให้ภายในเดือนพฤศจิกายนของทุกปีให้คนพิการลงทะเบียนและยื่นคำขอรับเงินเบี้ยความพิการ</w:t>
      </w:r>
      <w:r w:rsidR="00A52550">
        <w:rPr>
          <w:rFonts w:asciiTheme="minorBidi" w:hAnsiTheme="minorBidi"/>
          <w:noProof/>
          <w:sz w:val="32"/>
          <w:szCs w:val="32"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นปีงบประมาณถัดไปณที่ทำการองค์กรปกครองส่วนท้องถิ่นที่ตนมีภูมิลำเนาหรือสถานที่ที่องค์กรปกครองส่วนท้องถิ่นกำหนด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lastRenderedPageBreak/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หลักเกณฑ์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ผู้มีสิทธิจะได้รับเงินเบี้ยความพิการต้องเป็นผู้มีคุณสมบัติและไม่มีลักษณะต้องห้ามดังต่อไปนี้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มีสัญชาติไทย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มีภูมิลำเนาอยู่ในเขตองค์กรปกครองส่วนท้องถิ่นตามทะเบียนบ้าน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3.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มีบัตรประจำตัวคนพิการตามกฎหมายว่าด้วยการส่งเสริมการคุณภาพชีวิตคนพิการ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4.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ไม่เป็นบุคคลซึ่งอยู่ในความอุปการของสถานสงเคราะห์ของรัฐ</w:t>
      </w:r>
      <w:r w:rsidR="002703DE">
        <w:rPr>
          <w:rFonts w:asciiTheme="minorBidi" w:hAnsiTheme="minorBidi"/>
          <w:noProof/>
          <w:sz w:val="32"/>
          <w:szCs w:val="32"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นการยื่นคำขอลงทะเบียนรับเงินเบี้ยความพิการคนพิการหรือผู้ดูแลคนพิการจะต้องแสดงความประสงค์ขอรับเงินเบี้ยความพิการโดยรับเงินสดด้วยตนเองหรือโอนเงินเข้าบัญชีเงินฝากธนาคารในนามคนพิการหรือผู้ดูแลคนพิการผู้แทนโดยชอบธรรมผู้พิทักษ์ผู้อนุบาลแล้วแต่กรณีในกรณีที่คนพิการเป็นผู้เยาว์ซึ่งมีผู้แทนโดยชอบคนเสมือนไร้ความสามารถหรือคนไร้ความสามารถให้ผู้แทนโดยชอบธรรมผู้พิทักษ์หรือผู้อนุบาลแล้วแต่กรณียื่นคำขอแทนโดยแสดงหลักฐานการเป็นผู้แทนดังกล่าว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วิธีการ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นพิการที่จะมีสิทธิรับเงินเบี้ยความพิการในปีงบประมาณถัดไปให้คนพิการหรือผู้ดูแลคนพิการผู้แทนโดยชอบธรรมผู้พิทักษ์ผู้อนุบาลแล้วแต่กรณียื่นคำขอตามแบบพร้อมเอกสารหลักฐานต่อองค์กรปกครองส่วนท้องถิ่นณสถานที่และภายในระยะเวลาที่องค์กรปกครองส่วนท้องถิ่นประกาศกำหนด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2.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คนพิการที่ได้รับเงินเบี้ยความพิการจากองค์กรปกครองส่วนท้องถิ่นในปีงบประมาณที่ผ่านมาให้ถือว่าเป็นผู้ได้ลงทะเบียนและยื่นคำขอรับเบี้ยความพิการตามระเบียบนี้แล้ว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คนพิการที่มีสิทธิได้รับเบี้ยความพิการได้ย้ายที่อยู่และยังประสงค์ประสงค์จะรับเงินเบี้ยความพิการต้องไปแจ้งต่อองค์กรปกครองส่วนท้องถิ่นแห่งใหม่ที่ตนย้ายไป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ที่ประสงค์จะขอรับเบี้ยความพิการในปีงบประมาณถัดไปหรือผู้รับมอบอำนาจยื่นคำขอพร้อมเอกสารหลักฐานและเจ้าหน้าที่ตรวจสอบคำร้องขอลงทะเบียนและเอกสาร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หลักฐานประกอบ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 w:rsidR="002703DE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  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="002703DE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="002703DE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หน่วยงานผู้รับผิดชอบคือองค์การบริหารส่วนตำบล</w:t>
            </w:r>
            <w:r w:rsidR="002703DE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     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ออกใบรับลงทะเบียนตามแบบยื่นคำขอลงทะเบียนให้ผู้ขอลงทะเบียน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2703DE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 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2703DE" w:rsidRDefault="00313D38" w:rsidP="00452B6B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หน่วยงานผู้รับผิดชอบคือองค์การบริหารส่วนตำบล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บัตรประจำตัวคนพิการตามกฎหมายว่าด้วยการส่งเสริมการคุณภาพชีวิตคนพิการพร้อมสำเนา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ทะเบียนบ้านพร้อมสำเนา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สมุดบัญชีเงินฝากธนาคาร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พร้อมสำเนา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กรณีที่ผู้ขอรับเงินเบี้ยความพิการประสงค์ขอรับเงินเบี้ยยังชีพผู้สูงอายุผ่านธนาคาร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ัตรประจำตัวประชาชนหรือบัตรอื่นที่ออกโดยหน่วยงานของรัฐที่มีรูปถ่ายพร้อมสำเนาของผู้ดูแลคนพิการผู้แทนโดยชอบธรรมผู้พิทักษ์ผู้อนุบาลแล้วแต่กรณี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กรณียื่นคำขอแทน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มุดบัญชีเงินฝากธนาคารพร้อมสำเนาของผู้ดูแลคนพิการผู้แทนโดยชอบธรรมผู้พิทักษ์ผู้อนุบาลแล้วแต่กรณี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กรณีที่คนพิการเป็นผู้เยาว์ซึ่งมีผู้แทนโดย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ชอบคนเสมือนไร้ความสามารถหรือคนไร้ความสามารถให้ผู้แทนโดยชอบธรรมผู้พิทักษ์หรือผู้อนุบาลแล้วแต่กรณีการยื่นคำขอแทนต้องแสดงหลักฐานการเป็นผู้แทนดังกล่าว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ธนาคารเพื่อการเกษตรและสหกรณ์การเกษตร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:rsidR="004C3BDE" w:rsidRPr="000C2AAC" w:rsidRDefault="004C3BDE" w:rsidP="008C1396">
            <w:pPr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ไม่มีค่าธรรมเนียม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52550" w:rsidRDefault="00A5255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52550" w:rsidRDefault="00A5255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52550" w:rsidRDefault="00A5255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52550" w:rsidRDefault="00A5255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52550" w:rsidRDefault="00A5255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52550" w:rsidRDefault="00A5255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A52550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องค์การบริหารส่วนตำบลลุงเขว้า</w:t>
            </w:r>
            <w:r w:rsidR="00A52550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="00A52550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จังหวัดนครราชสีมา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30410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โทร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.0 4475 6461-2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เว็บไซด์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http//:www.lungkhwao.go.th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แบบคำขอลงทะเบียนรับเงินเบี้ยความพิการ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2703DE" w:rsidRPr="000C2AAC" w:rsidTr="00D03602">
        <w:tc>
          <w:tcPr>
            <w:tcW w:w="1418" w:type="dxa"/>
          </w:tcPr>
          <w:p w:rsidR="002703DE" w:rsidRPr="000C2AAC" w:rsidRDefault="002703DE" w:rsidP="00D03602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2703DE" w:rsidRPr="000C2AAC" w:rsidRDefault="002703DE" w:rsidP="00D03602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/07/2558</w:t>
            </w:r>
          </w:p>
        </w:tc>
      </w:tr>
      <w:tr w:rsidR="002703DE" w:rsidRPr="000C2AAC" w:rsidTr="00D03602">
        <w:tc>
          <w:tcPr>
            <w:tcW w:w="1418" w:type="dxa"/>
          </w:tcPr>
          <w:p w:rsidR="002703DE" w:rsidRPr="000C2AAC" w:rsidRDefault="002703DE" w:rsidP="00D03602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2703DE" w:rsidRPr="000C2AAC" w:rsidRDefault="002703DE" w:rsidP="00D03602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 w:rsidRPr="00293D7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เผยแพร่คู่มือบนเว็บไซต์แล้ว</w:t>
            </w:r>
          </w:p>
        </w:tc>
      </w:tr>
      <w:tr w:rsidR="002703DE" w:rsidRPr="000C2AAC" w:rsidTr="00D03602">
        <w:tc>
          <w:tcPr>
            <w:tcW w:w="1418" w:type="dxa"/>
          </w:tcPr>
          <w:p w:rsidR="002703DE" w:rsidRPr="000C2AAC" w:rsidRDefault="002703DE" w:rsidP="00D03602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2703DE" w:rsidRDefault="002703DE" w:rsidP="00D03602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</w:p>
          <w:p w:rsidR="002703DE" w:rsidRDefault="002703DE" w:rsidP="00D03602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</w:p>
          <w:p w:rsidR="002703DE" w:rsidRPr="000C2AAC" w:rsidRDefault="002703DE" w:rsidP="00D03602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2703DE" w:rsidRPr="000C2AAC" w:rsidTr="00D03602">
        <w:tc>
          <w:tcPr>
            <w:tcW w:w="1418" w:type="dxa"/>
          </w:tcPr>
          <w:p w:rsidR="002703DE" w:rsidRPr="000C2AAC" w:rsidRDefault="002703DE" w:rsidP="00D03602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2703DE" w:rsidRPr="000C2AAC" w:rsidRDefault="002703DE" w:rsidP="00D03602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นายจรูญ  นอกกระโทก</w:t>
            </w:r>
          </w:p>
        </w:tc>
      </w:tr>
      <w:tr w:rsidR="002703DE" w:rsidRPr="000C2AAC" w:rsidTr="00D03602">
        <w:tc>
          <w:tcPr>
            <w:tcW w:w="1418" w:type="dxa"/>
          </w:tcPr>
          <w:p w:rsidR="002703DE" w:rsidRPr="000C2AAC" w:rsidRDefault="002703DE" w:rsidP="00D03602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2703DE" w:rsidRPr="000C2AAC" w:rsidRDefault="002703DE" w:rsidP="002703DE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นางสมจิตต์  เบี้ยกระโทก</w:t>
            </w:r>
          </w:p>
        </w:tc>
      </w:tr>
    </w:tbl>
    <w:p w:rsidR="00982CD7" w:rsidRPr="002703DE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626669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1462" w:rsidRDefault="00641462" w:rsidP="00C81DB8">
      <w:pPr>
        <w:spacing w:after="0" w:line="240" w:lineRule="auto"/>
      </w:pPr>
      <w:r>
        <w:separator/>
      </w:r>
    </w:p>
  </w:endnote>
  <w:endnote w:type="continuationSeparator" w:id="1">
    <w:p w:rsidR="00641462" w:rsidRDefault="0064146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1462" w:rsidRDefault="00641462" w:rsidP="00C81DB8">
      <w:pPr>
        <w:spacing w:after="0" w:line="240" w:lineRule="auto"/>
      </w:pPr>
      <w:r>
        <w:separator/>
      </w:r>
    </w:p>
  </w:footnote>
  <w:footnote w:type="continuationSeparator" w:id="1">
    <w:p w:rsidR="00641462" w:rsidRDefault="0064146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877A9A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A52550">
          <w:rPr>
            <w:noProof/>
          </w:rPr>
          <w:t>6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A5255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658AF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703DE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1462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77A9A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52550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65B38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A5E61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652</TotalTime>
  <Pages>6</Pages>
  <Words>848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kai</cp:lastModifiedBy>
  <cp:revision>84</cp:revision>
  <cp:lastPrinted>2015-08-20T07:19:00Z</cp:lastPrinted>
  <dcterms:created xsi:type="dcterms:W3CDTF">2015-04-23T03:41:00Z</dcterms:created>
  <dcterms:modified xsi:type="dcterms:W3CDTF">2015-08-20T07:19:00Z</dcterms:modified>
</cp:coreProperties>
</file>